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DC5A90" w:rsidP="00A03C89" w:rsidRDefault="00DC5A90" w14:paraId="72A3D3EC" w14:textId="3485103F">
      <w:pPr>
        <w:jc w:val="center"/>
      </w:pPr>
    </w:p>
    <w:p w:rsidRPr="00DC5A90" w:rsidR="00A4355A" w:rsidP="00A03C89" w:rsidRDefault="00A4355A" w14:paraId="6FCD1F5E" w14:textId="77777777">
      <w:pPr>
        <w:jc w:val="center"/>
      </w:pPr>
    </w:p>
    <w:p w:rsidRPr="00A4355A" w:rsidR="00C42AF6" w:rsidP="386C270D" w:rsidRDefault="00C42AF6" w14:paraId="341B7A19" w14:textId="7D48FF08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608F3">
        <w:rPr>
          <w:b/>
          <w:bCs/>
          <w:color w:val="F9C66B" w:themeColor="accent6"/>
          <w:sz w:val="28"/>
        </w:rPr>
        <w:t>–</w:t>
      </w:r>
      <w:r w:rsidR="00A4355A">
        <w:rPr>
          <w:b/>
          <w:bCs/>
          <w:color w:val="F9C66B" w:themeColor="accent6"/>
          <w:sz w:val="28"/>
        </w:rPr>
        <w:t xml:space="preserve"> </w:t>
      </w:r>
      <w:r w:rsidR="00A608F3">
        <w:rPr>
          <w:b/>
          <w:bCs/>
          <w:color w:val="F9C66B" w:themeColor="accent6"/>
          <w:sz w:val="28"/>
        </w:rPr>
        <w:t>[ramme]avtale</w:t>
      </w:r>
      <w:r w:rsidRPr="00A4355A" w:rsidR="00FF28C1">
        <w:rPr>
          <w:b/>
          <w:bCs/>
          <w:color w:val="F9C66B" w:themeColor="accent6"/>
          <w:sz w:val="28"/>
        </w:rPr>
        <w:t xml:space="preserve"> for</w:t>
      </w:r>
      <w:r w:rsidRPr="00A4355A" w:rsidR="488D4BDF">
        <w:rPr>
          <w:b/>
          <w:bCs/>
          <w:color w:val="F9C66B" w:themeColor="accent6"/>
          <w:sz w:val="28"/>
        </w:rPr>
        <w:t xml:space="preserve"> [xxx]</w:t>
      </w:r>
      <w:r w:rsidRPr="00A4355A" w:rsidR="00FF28C1">
        <w:rPr>
          <w:b/>
          <w:bCs/>
          <w:color w:val="F9C66B" w:themeColor="accent6"/>
          <w:sz w:val="28"/>
        </w:rPr>
        <w:t xml:space="preserve"> – </w:t>
      </w:r>
      <w:proofErr w:type="spellStart"/>
      <w:r w:rsidRPr="00A4355A" w:rsidR="00FF28C1">
        <w:rPr>
          <w:b/>
          <w:bCs/>
          <w:color w:val="F9C66B" w:themeColor="accent6"/>
          <w:sz w:val="28"/>
        </w:rPr>
        <w:t>saksnr</w:t>
      </w:r>
      <w:proofErr w:type="spellEnd"/>
      <w:r w:rsidRPr="00A4355A" w:rsidR="00FF28C1">
        <w:rPr>
          <w:b/>
          <w:bCs/>
          <w:color w:val="F9C66B" w:themeColor="accent6"/>
          <w:sz w:val="28"/>
        </w:rPr>
        <w:t>. [xx/</w:t>
      </w:r>
      <w:proofErr w:type="spellStart"/>
      <w:r w:rsidRPr="00A4355A" w:rsidR="00FF28C1">
        <w:rPr>
          <w:b/>
          <w:bCs/>
          <w:color w:val="F9C66B" w:themeColor="accent6"/>
          <w:sz w:val="28"/>
        </w:rPr>
        <w:t>xxxx</w:t>
      </w:r>
      <w:proofErr w:type="spellEnd"/>
      <w:r w:rsidRPr="00A4355A" w:rsidR="00FF28C1">
        <w:rPr>
          <w:b/>
          <w:bCs/>
          <w:color w:val="F9C66B" w:themeColor="accent6"/>
          <w:sz w:val="28"/>
        </w:rPr>
        <w:t>]</w:t>
      </w:r>
    </w:p>
    <w:p w:rsidR="00C83E04" w:rsidP="00C83E04" w:rsidRDefault="00C83E04" w14:paraId="6D98A12B" w14:textId="77777777">
      <w:pPr>
        <w:tabs>
          <w:tab w:val="left" w:pos="2520"/>
        </w:tabs>
        <w:spacing w:after="0"/>
      </w:pPr>
    </w:p>
    <w:p w:rsidRPr="00222C85" w:rsidR="00C83E04" w:rsidP="00A03C89" w:rsidRDefault="00C83E04" w14:paraId="76884C66" w14:textId="77777777">
      <w:pPr>
        <w:tabs>
          <w:tab w:val="left" w:pos="2520"/>
        </w:tabs>
      </w:pPr>
      <w:r>
        <w:t>Jf. Forskrift om anskaffelser (FOA) §§ 16-10 og 16-11</w:t>
      </w:r>
    </w:p>
    <w:p w:rsidR="00A03C89" w:rsidP="00A03C89" w:rsidRDefault="00A03C89" w14:paraId="4FC443F3" w14:textId="7459CAF1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Pr="008620B7" w:rsidR="00686C9E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:rsidTr="00A4355A" w14:paraId="4D093F8A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29A43893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:rsidR="00542574" w:rsidP="00BD3957" w:rsidRDefault="00542574" w14:paraId="2946DB82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C698EC1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6064F284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:rsidR="00542574" w:rsidP="00BD3957" w:rsidRDefault="00542574" w14:paraId="5997CC1D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0665A75C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BD3957" w14:paraId="399FCB09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:rsidR="00542574" w:rsidP="00BD3957" w:rsidRDefault="00542574" w14:paraId="110FFD37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9EC3D50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1E5701C2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:rsidR="00542574" w:rsidP="00BD3957" w:rsidRDefault="00542574" w14:paraId="6B699379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="00542574" w:rsidP="00A03C89" w:rsidRDefault="00D95801" w14:paraId="31549780" w14:textId="77777777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Pr="00C17B3B" w:rsidR="00C17B3B" w:rsidTr="45076EC7" w14:paraId="76A61CE1" w14:textId="77777777">
        <w:tc>
          <w:tcPr>
            <w:tcW w:w="7792" w:type="dxa"/>
            <w:shd w:val="clear" w:color="auto" w:fill="F9C66B" w:themeFill="accent6"/>
            <w:tcMar/>
          </w:tcPr>
          <w:p w:rsidRPr="00A4355A" w:rsidR="00C17B3B" w:rsidP="00BD3957" w:rsidRDefault="00C83E04" w14:paraId="2074FC1F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  <w:tcMar/>
          </w:tcPr>
          <w:p w:rsidRPr="00A4355A" w:rsidR="00C17B3B" w:rsidP="00BD3957" w:rsidRDefault="00C83E04" w14:paraId="2D85E250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:rsidTr="45076EC7" w14:paraId="7CB43D88" w14:textId="77777777">
        <w:tc>
          <w:tcPr>
            <w:tcW w:w="7792" w:type="dxa"/>
            <w:tcMar/>
          </w:tcPr>
          <w:p w:rsidR="00C17B3B" w:rsidP="00BD3957" w:rsidRDefault="00C17B3B" w14:paraId="7BE8FFE9" w14:textId="77777777">
            <w:pPr>
              <w:tabs>
                <w:tab w:val="left" w:pos="2520"/>
              </w:tabs>
              <w:spacing w:after="0" w:line="360" w:lineRule="auto"/>
            </w:pPr>
            <w:r>
              <w:t xml:space="preserve">Økonomisk og </w:t>
            </w:r>
            <w:proofErr w:type="gramStart"/>
            <w:r>
              <w:t>finansiell  kapasitet</w:t>
            </w:r>
            <w:proofErr w:type="gramEnd"/>
          </w:p>
        </w:tc>
        <w:tc>
          <w:tcPr>
            <w:tcW w:w="1417" w:type="dxa"/>
            <w:tcMar/>
          </w:tcPr>
          <w:p w:rsidR="00C17B3B" w:rsidP="00BD3957" w:rsidRDefault="00C17B3B" w14:paraId="3FE9F23F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45076EC7" w14:paraId="4DE8EB6D" w14:textId="77777777">
        <w:tc>
          <w:tcPr>
            <w:tcW w:w="7792" w:type="dxa"/>
            <w:tcMar/>
          </w:tcPr>
          <w:p w:rsidR="00C17B3B" w:rsidP="00BD3957" w:rsidRDefault="00C17B3B" w14:paraId="46135CAD" w14:textId="710930B7">
            <w:pPr>
              <w:tabs>
                <w:tab w:val="left" w:pos="2520"/>
              </w:tabs>
              <w:spacing w:after="0" w:line="360" w:lineRule="auto"/>
            </w:pPr>
            <w:r w:rsidR="00C17B3B">
              <w:rPr/>
              <w:t>Tekniske og faglige kvalifikasjoner</w:t>
            </w:r>
            <w:r w:rsidR="00C17B3B">
              <w:rPr/>
              <w:t xml:space="preserve"> </w:t>
            </w:r>
            <w:r w:rsidRPr="45076EC7" w:rsidR="00C17B3B">
              <w:rPr>
                <w:i w:val="1"/>
                <w:iCs w:val="1"/>
                <w:color w:val="0070C0"/>
              </w:rPr>
              <w:t>[</w:t>
            </w:r>
            <w:r w:rsidRPr="45076EC7" w:rsidR="00C17B3B">
              <w:rPr>
                <w:i w:val="1"/>
                <w:iCs w:val="1"/>
                <w:color w:val="0070C0"/>
              </w:rPr>
              <w:t>spesifiser</w:t>
            </w:r>
            <w:r w:rsidRPr="45076EC7" w:rsidR="005B5882">
              <w:rPr>
                <w:i w:val="1"/>
                <w:iCs w:val="1"/>
                <w:color w:val="0070C0"/>
              </w:rPr>
              <w:t>er</w:t>
            </w:r>
            <w:r w:rsidRPr="45076EC7" w:rsidR="00C17B3B">
              <w:rPr>
                <w:i w:val="1"/>
                <w:iCs w:val="1"/>
                <w:color w:val="0070C0"/>
              </w:rPr>
              <w:t xml:space="preserve"> hvis flere krav til dette]</w:t>
            </w:r>
            <w:r w:rsidRPr="45076EC7" w:rsidR="00C17B3B">
              <w:rPr>
                <w:color w:val="0070C0"/>
              </w:rPr>
              <w:t xml:space="preserve"> </w:t>
            </w:r>
          </w:p>
        </w:tc>
        <w:tc>
          <w:tcPr>
            <w:tcW w:w="1417" w:type="dxa"/>
            <w:tcMar/>
          </w:tcPr>
          <w:p w:rsidR="00C17B3B" w:rsidP="00BD3957" w:rsidRDefault="00C17B3B" w14:paraId="1F72F646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45076EC7" w14:paraId="40DDE86B" w14:textId="77777777">
        <w:tc>
          <w:tcPr>
            <w:tcW w:w="7792" w:type="dxa"/>
            <w:tcMar/>
          </w:tcPr>
          <w:p w:rsidR="00C17B3B" w:rsidP="00BD3957" w:rsidRDefault="00C17B3B" w14:paraId="1DBD83DE" w14:textId="079C94E9">
            <w:pPr>
              <w:tabs>
                <w:tab w:val="left" w:pos="2520"/>
              </w:tabs>
              <w:spacing w:after="0" w:line="360" w:lineRule="auto"/>
            </w:pPr>
            <w:r w:rsidR="00C17B3B">
              <w:rPr/>
              <w:t xml:space="preserve">Tekniske og faglige kvalifikasjoner </w:t>
            </w:r>
            <w:r w:rsidRPr="45076EC7" w:rsidR="005B5882">
              <w:rPr>
                <w:i w:val="1"/>
                <w:iCs w:val="1"/>
                <w:color w:val="0070C0"/>
              </w:rPr>
              <w:t>[spesifiserer hvis flere krav til dette]</w:t>
            </w:r>
          </w:p>
        </w:tc>
        <w:tc>
          <w:tcPr>
            <w:tcW w:w="1417" w:type="dxa"/>
            <w:tcMar/>
          </w:tcPr>
          <w:p w:rsidR="00C17B3B" w:rsidP="00BD3957" w:rsidRDefault="00C17B3B" w14:paraId="08CE6F91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45076EC7" w14:paraId="3BFBC091" w14:textId="77777777">
        <w:tc>
          <w:tcPr>
            <w:tcW w:w="7792" w:type="dxa"/>
            <w:tcMar/>
          </w:tcPr>
          <w:p w:rsidR="00C17B3B" w:rsidP="00BD3957" w:rsidRDefault="00C17B3B" w14:paraId="2A7102E5" w14:textId="35025598">
            <w:pPr>
              <w:tabs>
                <w:tab w:val="left" w:pos="2520"/>
              </w:tabs>
              <w:spacing w:after="0" w:line="360" w:lineRule="auto"/>
            </w:pPr>
            <w:r w:rsidR="00C17B3B">
              <w:rPr/>
              <w:t>Teknisk</w:t>
            </w:r>
            <w:r w:rsidR="00C17B3B">
              <w:rPr/>
              <w:t xml:space="preserve">e og faglige kvalifikasjoner </w:t>
            </w:r>
            <w:r w:rsidRPr="45076EC7" w:rsidR="005B5882">
              <w:rPr>
                <w:i w:val="1"/>
                <w:iCs w:val="1"/>
                <w:color w:val="0070C0"/>
              </w:rPr>
              <w:t>[spesifiserer hvis flere krav til dette]</w:t>
            </w:r>
          </w:p>
        </w:tc>
        <w:tc>
          <w:tcPr>
            <w:tcW w:w="1417" w:type="dxa"/>
            <w:tcMar/>
          </w:tcPr>
          <w:p w:rsidR="00C17B3B" w:rsidP="00BD3957" w:rsidRDefault="00C17B3B" w14:paraId="61CDCEAD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Pr="008620B7" w:rsidR="008620B7" w:rsidP="008620B7" w:rsidRDefault="005B5882" w14:paraId="58C801BE" w14:textId="77777777">
      <w:pPr>
        <w:spacing w:after="0" w:line="240" w:lineRule="auto"/>
        <w:rPr>
          <w:rFonts w:ascii="Segoe UI" w:hAnsi="Segoe UI" w:eastAsia="Times New Roman" w:cs="Segoe UI"/>
          <w:szCs w:val="20"/>
          <w:lang w:eastAsia="nb-NO"/>
        </w:rPr>
      </w:pPr>
      <w:r>
        <w:br/>
      </w:r>
      <w:r w:rsidRPr="00222C85" w:rsidR="008620B7">
        <w:t>Oppdragsgiver gjør oppmerksom på at d</w:t>
      </w:r>
      <w:r w:rsidRPr="008620B7" w:rsid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Pr="00222C85" w:rsidR="008620B7">
        <w:t>.</w:t>
      </w:r>
    </w:p>
    <w:p w:rsidR="00FE318A" w:rsidP="00222C85" w:rsidRDefault="00C17B3B" w14:paraId="56F5BF7C" w14:textId="77777777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Pr="00C17B3B" w:rsidR="00BD3957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:rsidR="004647A5" w:rsidP="00BD3957" w:rsidRDefault="00FE318A" w14:paraId="4C691FC2" w14:textId="7777777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</w:r>
      <w:r>
        <w:t>--------------------------------------------------------------------------------------</w:t>
      </w:r>
    </w:p>
    <w:p w:rsidR="00BD3957" w:rsidP="00C83E04" w:rsidRDefault="00FE318A" w14:paraId="22990966" w14:textId="77777777">
      <w:pPr>
        <w:tabs>
          <w:tab w:val="left" w:pos="2520"/>
        </w:tabs>
        <w:spacing w:after="0"/>
      </w:pPr>
      <w:r>
        <w:t>Dato</w:t>
      </w:r>
      <w:r>
        <w:tab/>
      </w:r>
      <w:r>
        <w:tab/>
      </w:r>
      <w:r>
        <w:t>Navn / tittel (har signaturrett for støttevirksomhet)</w:t>
      </w:r>
      <w:r w:rsidR="00542574">
        <w:tab/>
      </w:r>
    </w:p>
    <w:p w:rsidR="004647A5" w:rsidP="00C83E04" w:rsidRDefault="004647A5" w14:paraId="6BB9E253" w14:textId="77777777">
      <w:pPr>
        <w:tabs>
          <w:tab w:val="left" w:pos="2520"/>
        </w:tabs>
        <w:spacing w:after="0"/>
      </w:pPr>
    </w:p>
    <w:sectPr w:rsidR="004647A5" w:rsidSect="0046657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 w:orient="portrait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242F82" w:rsidP="005D093C" w:rsidRDefault="00242F82" w14:paraId="7EF5B094" w14:textId="77777777">
      <w:pPr>
        <w:spacing w:after="0" w:line="240" w:lineRule="auto"/>
      </w:pPr>
      <w:r>
        <w:separator/>
      </w:r>
    </w:p>
  </w:endnote>
  <w:endnote w:type="continuationSeparator" w:id="0">
    <w:p w:rsidR="00242F82" w:rsidP="005D093C" w:rsidRDefault="00242F82" w14:paraId="113C67BE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00000007" w:usb1="00000001" w:usb2="00000000" w:usb3="00000000" w:csb0="00000093" w:csb1="00000000"/>
    <w:embedRegular w:fontKey="{4D7FC737-B73C-47E7-812F-39DFDCBB4AEF}" r:id="rId1"/>
    <w:embedBold w:fontKey="{5483B450-DFA5-4EA0-B3FE-05E0A711F08F}" r:id="rId2"/>
    <w:embedItalic w:fontKey="{A436EA50-854C-4C75-88FC-BC195694E6E3}" r:id="rId3"/>
    <w:embedBoldItalic w:fontKey="{21C7639C-B451-4F23-A73F-D8AC6D973EDA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E881A3B9-B0E4-430F-8E30-5393B5C0DAF3}" r:id="rId5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0A59159C-A07B-4F46-AB93-BE560414EC71}" r:id="rId6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6537F28F" w14:textId="7777777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07459315" w14:textId="77777777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D44A50" w:rsidP="00C3116A" w:rsidRDefault="00D44A50" w14:paraId="44E871BC" w14:textId="77777777">
    <w:pPr>
      <w:pStyle w:val="Bunntekst"/>
    </w:pPr>
  </w:p>
  <w:p w:rsidRPr="00C3116A" w:rsidR="002E3185" w:rsidP="00C3116A" w:rsidRDefault="002E3185" w14:paraId="144A5D23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242F82" w:rsidP="005D093C" w:rsidRDefault="00242F82" w14:paraId="5DD44AF2" w14:textId="77777777">
      <w:pPr>
        <w:spacing w:after="0" w:line="240" w:lineRule="auto"/>
      </w:pPr>
      <w:r>
        <w:separator/>
      </w:r>
    </w:p>
  </w:footnote>
  <w:footnote w:type="continuationSeparator" w:id="0">
    <w:p w:rsidR="00242F82" w:rsidP="005D093C" w:rsidRDefault="00242F82" w14:paraId="644BAD84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70DF9E56" w14:textId="7777777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A03C89" w:rsidP="00A03C89" w:rsidRDefault="00A03C89" w14:paraId="6DFB9E20" w14:textId="77777777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D44A50" w:rsidRDefault="00A67238" w14:paraId="3387D78B" w14:textId="77777777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00"/>
  <w:embedTrueTypeFonts/>
  <w:hideSpellingErrors/>
  <w:hideGrammaticalErrors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A6E4C"/>
    <w:rsid w:val="001124F9"/>
    <w:rsid w:val="00186573"/>
    <w:rsid w:val="001F112F"/>
    <w:rsid w:val="001F18CF"/>
    <w:rsid w:val="00222C85"/>
    <w:rsid w:val="00242F82"/>
    <w:rsid w:val="00247C22"/>
    <w:rsid w:val="0025699D"/>
    <w:rsid w:val="002E3185"/>
    <w:rsid w:val="00325D57"/>
    <w:rsid w:val="00442E77"/>
    <w:rsid w:val="004647A5"/>
    <w:rsid w:val="00466574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D7C"/>
    <w:rsid w:val="007D1113"/>
    <w:rsid w:val="007E4B0D"/>
    <w:rsid w:val="007F2274"/>
    <w:rsid w:val="008363CD"/>
    <w:rsid w:val="008620B7"/>
    <w:rsid w:val="0088045F"/>
    <w:rsid w:val="008D5723"/>
    <w:rsid w:val="00A0208E"/>
    <w:rsid w:val="00A03C89"/>
    <w:rsid w:val="00A4355A"/>
    <w:rsid w:val="00A608F3"/>
    <w:rsid w:val="00A63656"/>
    <w:rsid w:val="00A67238"/>
    <w:rsid w:val="00AA100D"/>
    <w:rsid w:val="00AC3387"/>
    <w:rsid w:val="00AE2859"/>
    <w:rsid w:val="00B10DAE"/>
    <w:rsid w:val="00B349FE"/>
    <w:rsid w:val="00BD3957"/>
    <w:rsid w:val="00C17B3B"/>
    <w:rsid w:val="00C3116A"/>
    <w:rsid w:val="00C34D94"/>
    <w:rsid w:val="00C42AF6"/>
    <w:rsid w:val="00C51925"/>
    <w:rsid w:val="00C83E04"/>
    <w:rsid w:val="00D3395E"/>
    <w:rsid w:val="00D44A50"/>
    <w:rsid w:val="00D651D4"/>
    <w:rsid w:val="00D8326C"/>
    <w:rsid w:val="00D95801"/>
    <w:rsid w:val="00DC5A90"/>
    <w:rsid w:val="00E51F3C"/>
    <w:rsid w:val="00E908FC"/>
    <w:rsid w:val="00F25DC9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5076EC7"/>
    <w:rsid w:val="488D4BDF"/>
    <w:rsid w:val="4E6C63DA"/>
    <w:rsid w:val="5F0D2A0B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qFormat="1"/>
    <w:lsdException w:name="heading 4" w:uiPriority="0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styleId="Tabellrutenett1" w:customStyle="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ellrutenett2" w:customStyle="1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color="2A2859" w:themeColor="text2" w:sz="4" w:space="1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styleId="Overskrift3Tegn" w:customStyle="1">
    <w:name w:val="Overskrift 3 Tegn"/>
    <w:basedOn w:val="Standardskriftforavsnitt"/>
    <w:link w:val="Overskrift3"/>
    <w:rsid w:val="004647A5"/>
    <w:rPr>
      <w:rFonts w:ascii="Oslo Sans Office" w:hAnsi="Oslo Sans Office" w:cs="Times New Roman" w:eastAsiaTheme="majorEastAsia"/>
      <w:b/>
      <w:bCs/>
      <w:sz w:val="26"/>
      <w:szCs w:val="26"/>
    </w:rPr>
  </w:style>
  <w:style w:type="character" w:styleId="Overskrift4Tegn" w:customStyle="1">
    <w:name w:val="Overskrift 4 Tegn"/>
    <w:basedOn w:val="Standardskriftforavsnitt"/>
    <w:link w:val="Overskrift4"/>
    <w:rsid w:val="004647A5"/>
    <w:rPr>
      <w:rFonts w:ascii="Oslo Sans Office" w:hAnsi="Oslo Sans Office" w:cs="Times New Roman" w:eastAsiaTheme="majorEastAsia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tyles" Target="styles.xml" Id="rId8" /><Relationship Type="http://schemas.openxmlformats.org/officeDocument/2006/relationships/header" Target="header1.xml" Id="rId13" /><Relationship Type="http://schemas.openxmlformats.org/officeDocument/2006/relationships/footer" Target="footer3.xml" Id="rId18" /><Relationship Type="http://schemas.openxmlformats.org/officeDocument/2006/relationships/customXml" Target="../customXml/item3.xml" Id="rId3" /><Relationship Type="http://schemas.openxmlformats.org/officeDocument/2006/relationships/numbering" Target="numbering.xml" Id="rId7" /><Relationship Type="http://schemas.openxmlformats.org/officeDocument/2006/relationships/endnotes" Target="endnotes.xml" Id="rId12" /><Relationship Type="http://schemas.openxmlformats.org/officeDocument/2006/relationships/header" Target="header3.xml" Id="rId17" /><Relationship Type="http://schemas.openxmlformats.org/officeDocument/2006/relationships/customXml" Target="../customXml/item2.xml" Id="rId2" /><Relationship Type="http://schemas.openxmlformats.org/officeDocument/2006/relationships/footer" Target="footer2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customXml" Target="../customXml/item6.xml" Id="rId6" /><Relationship Type="http://schemas.openxmlformats.org/officeDocument/2006/relationships/footnotes" Target="footnotes.xml" Id="rId11" /><Relationship Type="http://schemas.openxmlformats.org/officeDocument/2006/relationships/customXml" Target="../customXml/item5.xml" Id="rId5" /><Relationship Type="http://schemas.openxmlformats.org/officeDocument/2006/relationships/footer" Target="footer1.xml" Id="rId15" /><Relationship Type="http://schemas.openxmlformats.org/officeDocument/2006/relationships/webSettings" Target="webSettings.xml" Id="rId10" /><Relationship Type="http://schemas.openxmlformats.org/officeDocument/2006/relationships/fontTable" Target="fontTable.xml" Id="rId19" /><Relationship Type="http://schemas.openxmlformats.org/officeDocument/2006/relationships/customXml" Target="../customXml/item4.xml" Id="rId4" /><Relationship Type="http://schemas.openxmlformats.org/officeDocument/2006/relationships/settings" Target="settings.xml" Id="rId9" /><Relationship Type="http://schemas.openxmlformats.org/officeDocument/2006/relationships/header" Target="header2.xml" Id="rId1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c528fd71-ad7b-48f8-811b-c0b5643803ab" ContentTypeId="0x01010016F48F0717DDBC43A26F9C4EC94D925E" PreviousValue="false" LastSyncTimeStamp="2021-04-13T11:08:19.683Z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root>
</root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  <TaxCatchAll xmlns="6919a953-0d6b-48d4-b0a1-4493728ec651" xsi:nil="true"/>
    <lcf76f155ced4ddcb4097134ff3c332f xmlns="ea0323c9-a66a-4fd3-b4ea-225d3bf195c3">
      <Terms xmlns="http://schemas.microsoft.com/office/infopath/2007/PartnerControls"/>
    </lcf76f155ced4ddcb4097134ff3c332f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95D33E532A29134384B0DFABF6DB6B78" ma:contentTypeVersion="30" ma:contentTypeDescription="Felles innholdstype for Oslo Kommune" ma:contentTypeScope="" ma:versionID="d8af8cdc5295015d0a0f8d7c9a30fc66">
  <xsd:schema xmlns:xsd="http://www.w3.org/2001/XMLSchema" xmlns:xs="http://www.w3.org/2001/XMLSchema" xmlns:p="http://schemas.microsoft.com/office/2006/metadata/properties" xmlns:ns2="7ed84371-acf6-4102-828c-2caf905b4736" xmlns:ns3="ea0323c9-a66a-4fd3-b4ea-225d3bf195c3" xmlns:ns4="6919a953-0d6b-48d4-b0a1-4493728ec651" targetNamespace="http://schemas.microsoft.com/office/2006/metadata/properties" ma:root="true" ma:fieldsID="327ba34b1b46b8c804ba7757348423d4" ns2:_="" ns3:_="" ns4:_="">
    <xsd:import namespace="7ed84371-acf6-4102-828c-2caf905b4736"/>
    <xsd:import namespace="ea0323c9-a66a-4fd3-b4ea-225d3bf195c3"/>
    <xsd:import namespace="6919a953-0d6b-48d4-b0a1-4493728ec651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4:SharedWithUsers" minOccurs="0"/>
                <xsd:element ref="ns4:SharedWithDetail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0323c9-a66a-4fd3-b4ea-225d3bf19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9a953-0d6b-48d4-b0a1-4493728ec65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537ebba-a8a7-43af-b196-670c6dea00d1}" ma:internalName="TaxCatchAll" ma:showField="CatchAllData" ma:web="6919a953-0d6b-48d4-b0a1-4493728ec6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CBCDEEC-D062-45A9-9112-2AA69094631C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F2AC1A3-F3AD-4EAF-9E2E-E2FB94C30E62}">
  <ds:schemaRefs/>
</ds:datastoreItem>
</file>

<file path=customXml/itemProps4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7ed84371-acf6-4102-828c-2caf905b4736"/>
  </ds:schemaRefs>
</ds:datastoreItem>
</file>

<file path=customXml/itemProps5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80EF23A7-C8FC-4E1F-9AA2-7C69E363AB71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Oslo Tomt dokument</ap:Template>
  <ap:Application>Microsoft Word for the web</ap:Application>
  <ap:DocSecurity>0</ap:DocSecurity>
  <ap:ScaleCrop>false</ap:ScaleCrop>
  <ap:Company>Oslo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Andre Joachim Frank</cp:lastModifiedBy>
  <cp:revision>4</cp:revision>
  <dcterms:created xsi:type="dcterms:W3CDTF">2023-02-08T10:28:00Z</dcterms:created>
  <dcterms:modified xsi:type="dcterms:W3CDTF">2023-08-30T11:25:29Z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0x01010016F48F0717DDBC43A26F9C4EC94D925E0095D33E532A29134384B0DFABF6DB6B78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MediaServiceImageTags">
    <vt:lpwstr/>
  </property>
</Properties>
</file>